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ABC" w:rsidRDefault="00920ABC" w:rsidP="0066590B">
      <w:pPr>
        <w:spacing w:after="120"/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7" o:title=""/>
          </v:shape>
        </w:pict>
      </w:r>
    </w:p>
    <w:p w:rsidR="00920ABC" w:rsidRPr="00443C3C" w:rsidRDefault="00920ABC" w:rsidP="0066590B">
      <w:pPr>
        <w:jc w:val="center"/>
        <w:rPr>
          <w:b/>
          <w:noProof/>
          <w:sz w:val="24"/>
        </w:rPr>
      </w:pPr>
      <w:r w:rsidRPr="00443C3C">
        <w:rPr>
          <w:b/>
          <w:noProof/>
          <w:sz w:val="24"/>
        </w:rPr>
        <w:t>УКРАЇНА</w:t>
      </w:r>
    </w:p>
    <w:p w:rsidR="00920ABC" w:rsidRPr="00A23AE8" w:rsidRDefault="00920ABC" w:rsidP="0066590B">
      <w:pPr>
        <w:jc w:val="center"/>
        <w:rPr>
          <w:b/>
          <w:sz w:val="16"/>
          <w:szCs w:val="16"/>
        </w:rPr>
      </w:pPr>
    </w:p>
    <w:p w:rsidR="00920ABC" w:rsidRDefault="00920ABC" w:rsidP="0066590B">
      <w:pPr>
        <w:jc w:val="center"/>
        <w:rPr>
          <w:b/>
          <w:szCs w:val="28"/>
          <w:lang w:val="uk-UA"/>
        </w:rPr>
      </w:pPr>
      <w:r>
        <w:rPr>
          <w:b/>
          <w:szCs w:val="28"/>
        </w:rPr>
        <w:t>ВАЛКІВСЬКА РАЙОННА</w:t>
      </w:r>
      <w:r w:rsidRPr="00572D28">
        <w:rPr>
          <w:b/>
          <w:szCs w:val="28"/>
        </w:rPr>
        <w:t xml:space="preserve"> ДЕРЖАВНА АДМІНІСТРАЦІЯ</w:t>
      </w:r>
    </w:p>
    <w:p w:rsidR="00920ABC" w:rsidRPr="00572D28" w:rsidRDefault="00920ABC" w:rsidP="0066590B">
      <w:pPr>
        <w:jc w:val="center"/>
        <w:rPr>
          <w:b/>
          <w:szCs w:val="28"/>
        </w:rPr>
      </w:pPr>
      <w:r>
        <w:rPr>
          <w:b/>
          <w:szCs w:val="28"/>
        </w:rPr>
        <w:t>ВІДДІЛ</w:t>
      </w:r>
      <w:r w:rsidRPr="00572D28">
        <w:rPr>
          <w:b/>
          <w:szCs w:val="28"/>
        </w:rPr>
        <w:t xml:space="preserve"> ОСВІТИ</w:t>
      </w:r>
      <w:r>
        <w:rPr>
          <w:b/>
          <w:szCs w:val="28"/>
          <w:lang w:val="uk-UA"/>
        </w:rPr>
        <w:t>, МОЛОДІ ТА СПОРТУ</w:t>
      </w:r>
      <w:r w:rsidRPr="00572D28">
        <w:rPr>
          <w:b/>
          <w:szCs w:val="28"/>
        </w:rPr>
        <w:t xml:space="preserve"> </w:t>
      </w:r>
    </w:p>
    <w:p w:rsidR="00920ABC" w:rsidRPr="00572D28" w:rsidRDefault="00920ABC" w:rsidP="0066590B">
      <w:pPr>
        <w:jc w:val="center"/>
        <w:rPr>
          <w:b/>
          <w:szCs w:val="28"/>
        </w:rPr>
      </w:pPr>
    </w:p>
    <w:p w:rsidR="00920ABC" w:rsidRPr="00572D28" w:rsidRDefault="00920ABC" w:rsidP="0066590B">
      <w:pPr>
        <w:jc w:val="center"/>
        <w:rPr>
          <w:b/>
          <w:szCs w:val="28"/>
        </w:rPr>
      </w:pPr>
      <w:r w:rsidRPr="00572D28">
        <w:rPr>
          <w:b/>
          <w:szCs w:val="28"/>
        </w:rPr>
        <w:t>НАКАЗ</w:t>
      </w:r>
    </w:p>
    <w:p w:rsidR="00920ABC" w:rsidRPr="00807F77" w:rsidRDefault="00920ABC" w:rsidP="0066590B">
      <w:pPr>
        <w:jc w:val="center"/>
        <w:rPr>
          <w:b/>
          <w:sz w:val="16"/>
          <w:szCs w:val="16"/>
          <w:lang w:val="uk-UA"/>
        </w:rPr>
      </w:pPr>
    </w:p>
    <w:p w:rsidR="00920ABC" w:rsidRPr="008A144C" w:rsidRDefault="00920ABC" w:rsidP="0066590B">
      <w:pPr>
        <w:rPr>
          <w:color w:val="FF0000"/>
          <w:sz w:val="16"/>
          <w:szCs w:val="16"/>
          <w:lang w:val="uk-UA"/>
        </w:rPr>
      </w:pPr>
    </w:p>
    <w:p w:rsidR="00920ABC" w:rsidRPr="00173D0C" w:rsidRDefault="00920ABC" w:rsidP="0066590B">
      <w:pPr>
        <w:rPr>
          <w:b/>
          <w:lang w:val="uk-UA"/>
        </w:rPr>
      </w:pPr>
      <w:r>
        <w:rPr>
          <w:b/>
          <w:lang w:val="uk-UA"/>
        </w:rPr>
        <w:t>19.03.2020</w:t>
      </w:r>
      <w:r w:rsidRPr="00173D0C">
        <w:rPr>
          <w:b/>
        </w:rPr>
        <w:tab/>
      </w:r>
      <w:r w:rsidRPr="00173D0C">
        <w:rPr>
          <w:b/>
        </w:rPr>
        <w:tab/>
      </w:r>
      <w:r w:rsidRPr="00173D0C">
        <w:rPr>
          <w:b/>
          <w:lang w:val="uk-UA"/>
        </w:rPr>
        <w:t xml:space="preserve"> </w:t>
      </w:r>
      <w:r w:rsidRPr="00173D0C">
        <w:rPr>
          <w:b/>
        </w:rPr>
        <w:tab/>
      </w:r>
      <w:r>
        <w:rPr>
          <w:b/>
          <w:lang w:val="uk-UA"/>
        </w:rPr>
        <w:t xml:space="preserve">                      </w:t>
      </w:r>
      <w:r w:rsidRPr="00173D0C">
        <w:rPr>
          <w:b/>
          <w:lang w:val="uk-UA"/>
        </w:rPr>
        <w:t>Валки</w:t>
      </w:r>
      <w:r w:rsidRPr="00173D0C">
        <w:rPr>
          <w:b/>
        </w:rPr>
        <w:tab/>
      </w:r>
      <w:r w:rsidRPr="00173D0C">
        <w:rPr>
          <w:b/>
          <w:lang w:val="uk-UA"/>
        </w:rPr>
        <w:t xml:space="preserve">                     </w:t>
      </w:r>
      <w:r w:rsidRPr="00173D0C">
        <w:rPr>
          <w:b/>
        </w:rPr>
        <w:t xml:space="preserve"> </w:t>
      </w:r>
      <w:r w:rsidRPr="00173D0C">
        <w:rPr>
          <w:b/>
          <w:lang w:val="uk-UA"/>
        </w:rPr>
        <w:t xml:space="preserve">                   </w:t>
      </w:r>
      <w:r>
        <w:rPr>
          <w:b/>
          <w:lang w:val="uk-UA"/>
        </w:rPr>
        <w:t xml:space="preserve">      </w:t>
      </w:r>
      <w:r w:rsidRPr="00173D0C">
        <w:rPr>
          <w:b/>
        </w:rPr>
        <w:t>№</w:t>
      </w:r>
      <w:r>
        <w:rPr>
          <w:b/>
          <w:lang w:val="uk-UA"/>
        </w:rPr>
        <w:t xml:space="preserve"> 44</w:t>
      </w:r>
    </w:p>
    <w:p w:rsidR="00920ABC" w:rsidRPr="0066590B" w:rsidRDefault="00920ABC" w:rsidP="0066590B">
      <w:pPr>
        <w:rPr>
          <w:b/>
          <w:szCs w:val="28"/>
          <w:lang w:val="uk-UA"/>
        </w:rPr>
      </w:pPr>
      <w:r w:rsidRPr="00025A4B">
        <w:rPr>
          <w:b/>
          <w:lang w:val="uk-UA"/>
        </w:rPr>
        <w:t xml:space="preserve">    </w:t>
      </w:r>
    </w:p>
    <w:p w:rsidR="00920ABC" w:rsidRDefault="00920ABC" w:rsidP="0066590B">
      <w:pPr>
        <w:ind w:right="4778"/>
        <w:rPr>
          <w:b/>
          <w:lang w:val="uk-UA"/>
        </w:rPr>
      </w:pPr>
      <w:r>
        <w:rPr>
          <w:b/>
          <w:lang w:val="uk-UA"/>
        </w:rPr>
        <w:t>Про внесення змін до паспортів</w:t>
      </w:r>
    </w:p>
    <w:p w:rsidR="00920ABC" w:rsidRDefault="00920ABC" w:rsidP="0066590B">
      <w:pPr>
        <w:ind w:right="4778"/>
        <w:rPr>
          <w:b/>
          <w:lang w:val="uk-UA"/>
        </w:rPr>
      </w:pPr>
      <w:r>
        <w:rPr>
          <w:b/>
          <w:lang w:val="uk-UA"/>
        </w:rPr>
        <w:t>бюджетних програм на 2020 рік</w:t>
      </w:r>
    </w:p>
    <w:p w:rsidR="00920ABC" w:rsidRDefault="00920ABC" w:rsidP="0066590B">
      <w:pPr>
        <w:ind w:right="4778"/>
        <w:rPr>
          <w:b/>
          <w:lang w:val="uk-UA"/>
        </w:rPr>
      </w:pPr>
    </w:p>
    <w:p w:rsidR="00920ABC" w:rsidRDefault="00920ABC" w:rsidP="0066590B">
      <w:pPr>
        <w:ind w:right="4984"/>
        <w:jc w:val="both"/>
        <w:rPr>
          <w:b/>
          <w:szCs w:val="28"/>
          <w:lang w:val="uk-UA"/>
        </w:rPr>
      </w:pPr>
    </w:p>
    <w:p w:rsidR="00920ABC" w:rsidRPr="004C678B" w:rsidRDefault="00920ABC" w:rsidP="004C678B">
      <w:pPr>
        <w:spacing w:line="36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статей 6, 41 Закону України «Про місцеві державні адміністрації», </w:t>
      </w:r>
      <w:r w:rsidRPr="00622D84">
        <w:rPr>
          <w:szCs w:val="28"/>
          <w:lang w:val="uk-UA"/>
        </w:rPr>
        <w:t>Правил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 836, зареєстрованим у Міністерстві юстиції України 10 вересня 2014 року за № 1104/25881 (у редакції наказу Міністерства фінансів України від 30 вересня 2016 року № 860</w:t>
      </w:r>
      <w:r>
        <w:rPr>
          <w:szCs w:val="28"/>
          <w:lang w:val="uk-UA"/>
        </w:rPr>
        <w:t>, від 28 квітня 2017 року № 472</w:t>
      </w:r>
      <w:r w:rsidRPr="00622D84">
        <w:rPr>
          <w:szCs w:val="28"/>
          <w:lang w:val="uk-UA"/>
        </w:rPr>
        <w:t>),</w:t>
      </w:r>
      <w:r>
        <w:rPr>
          <w:szCs w:val="28"/>
          <w:lang w:val="uk-UA"/>
        </w:rPr>
        <w:t xml:space="preserve"> </w:t>
      </w:r>
      <w:r w:rsidRPr="003073A5">
        <w:rPr>
          <w:szCs w:val="28"/>
          <w:lang w:val="uk-UA"/>
        </w:rPr>
        <w:t>рішення ХХ</w:t>
      </w:r>
      <w:r>
        <w:rPr>
          <w:szCs w:val="28"/>
          <w:lang w:val="uk-UA"/>
        </w:rPr>
        <w:t>Х</w:t>
      </w:r>
      <w:r>
        <w:rPr>
          <w:szCs w:val="28"/>
          <w:lang w:val="en-US"/>
        </w:rPr>
        <w:t>II</w:t>
      </w:r>
      <w:r w:rsidRPr="003073A5">
        <w:rPr>
          <w:szCs w:val="28"/>
          <w:lang w:val="uk-UA"/>
        </w:rPr>
        <w:t xml:space="preserve"> сесії 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скликання 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</w:t>
      </w:r>
      <w:r w:rsidRPr="003073A5">
        <w:rPr>
          <w:szCs w:val="28"/>
          <w:lang w:val="uk-UA"/>
        </w:rPr>
        <w:t xml:space="preserve">.2018  </w:t>
      </w:r>
      <w:r>
        <w:rPr>
          <w:szCs w:val="28"/>
          <w:lang w:val="uk-UA"/>
        </w:rPr>
        <w:t xml:space="preserve">                      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 «Про  районний бюджет на 2019 рік»,</w:t>
      </w:r>
      <w:r>
        <w:rPr>
          <w:szCs w:val="28"/>
          <w:lang w:val="uk-UA"/>
        </w:rPr>
        <w:t xml:space="preserve"> р</w:t>
      </w:r>
      <w:r w:rsidRPr="0071200B">
        <w:rPr>
          <w:szCs w:val="28"/>
          <w:lang w:val="uk-UA"/>
        </w:rPr>
        <w:t>ішення XLІ сесії Валківської районної ради  VII</w:t>
      </w:r>
      <w:r>
        <w:rPr>
          <w:szCs w:val="28"/>
          <w:lang w:val="uk-UA"/>
        </w:rPr>
        <w:t xml:space="preserve"> скликання від 18.12.2019 № 838-VII «</w:t>
      </w:r>
      <w:r w:rsidRPr="0071200B">
        <w:rPr>
          <w:szCs w:val="28"/>
          <w:lang w:val="uk-UA"/>
        </w:rPr>
        <w:t>Про районний бюджет Валківського району на 2020рік</w:t>
      </w:r>
      <w:r>
        <w:rPr>
          <w:szCs w:val="28"/>
          <w:lang w:val="uk-UA"/>
        </w:rPr>
        <w:t>»,</w:t>
      </w:r>
      <w:r w:rsidRPr="002777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р</w:t>
      </w:r>
      <w:r w:rsidRPr="00F62AEF">
        <w:rPr>
          <w:szCs w:val="28"/>
          <w:lang w:val="uk-UA"/>
        </w:rPr>
        <w:t>ішення XLІІ сесії Валківської районної ради  VII</w:t>
      </w:r>
      <w:r>
        <w:rPr>
          <w:szCs w:val="28"/>
          <w:lang w:val="uk-UA"/>
        </w:rPr>
        <w:t xml:space="preserve"> скликання від 13.02.2020 № 864-VII «</w:t>
      </w:r>
      <w:r w:rsidRPr="00F62AEF">
        <w:rPr>
          <w:szCs w:val="28"/>
          <w:lang w:val="uk-UA"/>
        </w:rPr>
        <w:t>Пр</w:t>
      </w:r>
      <w:r>
        <w:rPr>
          <w:szCs w:val="28"/>
          <w:lang w:val="uk-UA"/>
        </w:rPr>
        <w:t>о розподіл вільного залишку»,</w:t>
      </w:r>
      <w:r w:rsidRPr="00F62AEF">
        <w:rPr>
          <w:szCs w:val="28"/>
          <w:lang w:val="uk-UA"/>
        </w:rPr>
        <w:t xml:space="preserve">  </w:t>
      </w:r>
      <w:r>
        <w:rPr>
          <w:szCs w:val="28"/>
          <w:lang w:val="uk-UA"/>
        </w:rPr>
        <w:t>р</w:t>
      </w:r>
      <w:r w:rsidRPr="00F62AEF">
        <w:rPr>
          <w:szCs w:val="28"/>
          <w:lang w:val="uk-UA"/>
        </w:rPr>
        <w:t xml:space="preserve">ішення XLІІ сесії Валківської районної ради  VII скликання від 13.02.2020 </w:t>
      </w:r>
      <w:r>
        <w:rPr>
          <w:szCs w:val="28"/>
          <w:lang w:val="uk-UA"/>
        </w:rPr>
        <w:t xml:space="preserve">           </w:t>
      </w:r>
      <w:r w:rsidRPr="00F62AEF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865-</w:t>
      </w:r>
      <w:r w:rsidRPr="00F62AEF">
        <w:rPr>
          <w:szCs w:val="28"/>
          <w:lang w:val="uk-UA"/>
        </w:rPr>
        <w:t xml:space="preserve">VII </w:t>
      </w:r>
      <w:r>
        <w:rPr>
          <w:szCs w:val="28"/>
          <w:lang w:val="uk-UA"/>
        </w:rPr>
        <w:t>«</w:t>
      </w:r>
      <w:r w:rsidRPr="00F62AEF">
        <w:rPr>
          <w:szCs w:val="28"/>
          <w:lang w:val="uk-UA"/>
        </w:rPr>
        <w:t xml:space="preserve">Про внесення змін до рішення районної ради від 18.12.2019 </w:t>
      </w:r>
      <w:r>
        <w:rPr>
          <w:szCs w:val="28"/>
          <w:lang w:val="uk-UA"/>
        </w:rPr>
        <w:t xml:space="preserve">             </w:t>
      </w:r>
      <w:r w:rsidRPr="00F62AEF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838-VII «</w:t>
      </w:r>
      <w:r w:rsidRPr="00F62AEF">
        <w:rPr>
          <w:szCs w:val="28"/>
          <w:lang w:val="uk-UA"/>
        </w:rPr>
        <w:t xml:space="preserve">Про районний бюджет </w:t>
      </w:r>
      <w:r>
        <w:rPr>
          <w:szCs w:val="28"/>
          <w:lang w:val="uk-UA"/>
        </w:rPr>
        <w:t>Валківського району на 2020 рік»</w:t>
      </w:r>
      <w:r w:rsidRPr="00F62AEF">
        <w:rPr>
          <w:szCs w:val="28"/>
          <w:lang w:val="uk-UA"/>
        </w:rPr>
        <w:t xml:space="preserve"> та додатків до нього зі змінами</w:t>
      </w:r>
      <w:r>
        <w:rPr>
          <w:szCs w:val="28"/>
          <w:lang w:val="uk-UA"/>
        </w:rPr>
        <w:t>, р</w:t>
      </w:r>
      <w:r w:rsidRPr="00877949">
        <w:rPr>
          <w:szCs w:val="28"/>
          <w:lang w:val="uk-UA"/>
        </w:rPr>
        <w:t>ішення XLІІІ сесії Валківської районної ради  VII скликання від 03.03.2020 №</w:t>
      </w:r>
      <w:r>
        <w:rPr>
          <w:szCs w:val="28"/>
          <w:lang w:val="uk-UA"/>
        </w:rPr>
        <w:t xml:space="preserve"> 882-VII «</w:t>
      </w:r>
      <w:r w:rsidRPr="00877949">
        <w:rPr>
          <w:szCs w:val="28"/>
          <w:lang w:val="uk-UA"/>
        </w:rPr>
        <w:t>Про внесення змін до рішення районної ради від 18.12.2019 №</w:t>
      </w:r>
      <w:r>
        <w:rPr>
          <w:szCs w:val="28"/>
          <w:lang w:val="uk-UA"/>
        </w:rPr>
        <w:t xml:space="preserve"> </w:t>
      </w:r>
      <w:r w:rsidRPr="00877949">
        <w:rPr>
          <w:szCs w:val="28"/>
          <w:lang w:val="uk-UA"/>
        </w:rPr>
        <w:t xml:space="preserve">838-VII </w:t>
      </w:r>
      <w:r>
        <w:rPr>
          <w:szCs w:val="28"/>
          <w:lang w:val="uk-UA"/>
        </w:rPr>
        <w:t>«</w:t>
      </w:r>
      <w:r w:rsidRPr="00877949">
        <w:rPr>
          <w:szCs w:val="28"/>
          <w:lang w:val="uk-UA"/>
        </w:rPr>
        <w:t xml:space="preserve">Про районний бюджет </w:t>
      </w:r>
      <w:r>
        <w:rPr>
          <w:szCs w:val="28"/>
          <w:lang w:val="uk-UA"/>
        </w:rPr>
        <w:t>Валківського району на 2020 рік»</w:t>
      </w:r>
      <w:r w:rsidRPr="00877949">
        <w:rPr>
          <w:szCs w:val="28"/>
          <w:lang w:val="uk-UA"/>
        </w:rPr>
        <w:t xml:space="preserve"> та додатків </w:t>
      </w:r>
      <w:r>
        <w:rPr>
          <w:szCs w:val="28"/>
          <w:lang w:val="uk-UA"/>
        </w:rPr>
        <w:t xml:space="preserve">до нього (зі змінами), Розпорядження Валківської районної ради № 20 від 18.03.2020 року  </w:t>
      </w:r>
    </w:p>
    <w:p w:rsidR="00920ABC" w:rsidRDefault="00920ABC" w:rsidP="0071200B">
      <w:pPr>
        <w:spacing w:line="360" w:lineRule="auto"/>
        <w:ind w:right="-1"/>
        <w:jc w:val="both"/>
        <w:rPr>
          <w:szCs w:val="28"/>
          <w:lang w:val="uk-UA"/>
        </w:rPr>
      </w:pPr>
    </w:p>
    <w:p w:rsidR="00920ABC" w:rsidRDefault="00920ABC" w:rsidP="0071200B">
      <w:pPr>
        <w:spacing w:line="360" w:lineRule="auto"/>
        <w:ind w:right="-1"/>
        <w:jc w:val="both"/>
        <w:rPr>
          <w:szCs w:val="28"/>
          <w:lang w:val="uk-UA"/>
        </w:rPr>
      </w:pPr>
    </w:p>
    <w:p w:rsidR="00920ABC" w:rsidRDefault="00920ABC" w:rsidP="0071200B">
      <w:pPr>
        <w:spacing w:line="360" w:lineRule="auto"/>
        <w:ind w:right="-1"/>
        <w:jc w:val="both"/>
        <w:rPr>
          <w:szCs w:val="28"/>
          <w:lang w:val="uk-UA"/>
        </w:rPr>
      </w:pPr>
      <w:r>
        <w:rPr>
          <w:szCs w:val="28"/>
          <w:lang w:val="uk-UA"/>
        </w:rPr>
        <w:t>НАКАЗУЮ:</w:t>
      </w:r>
    </w:p>
    <w:p w:rsidR="00920ABC" w:rsidRDefault="00920ABC" w:rsidP="0071200B">
      <w:pPr>
        <w:spacing w:line="360" w:lineRule="auto"/>
        <w:ind w:right="-1"/>
        <w:jc w:val="both"/>
        <w:rPr>
          <w:szCs w:val="28"/>
          <w:lang w:val="uk-UA"/>
        </w:rPr>
      </w:pPr>
      <w:r>
        <w:rPr>
          <w:szCs w:val="28"/>
          <w:lang w:val="uk-UA"/>
        </w:rPr>
        <w:t>1.Затвердити паспорти бюджетних програм на 2020 рік відділу освіти, молоді та спорту Валківської районної державної адміністрації за кодами програмної класифікації видатків та кредитування місцевих бюджетів:</w:t>
      </w:r>
    </w:p>
    <w:p w:rsidR="00920ABC" w:rsidRPr="00260ABC" w:rsidRDefault="00920ABC" w:rsidP="0071200B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>
        <w:rPr>
          <w:szCs w:val="28"/>
        </w:rPr>
        <w:t>по КТКВКМБ061</w:t>
      </w:r>
      <w:r w:rsidRPr="0071200B">
        <w:rPr>
          <w:szCs w:val="28"/>
        </w:rPr>
        <w:t>7366 «Реалізація проектів в рамках Надзвичайної кредитної програми для відновлення України»</w:t>
      </w:r>
      <w:r>
        <w:rPr>
          <w:szCs w:val="28"/>
          <w:lang w:val="uk-UA"/>
        </w:rPr>
        <w:t>.</w:t>
      </w:r>
    </w:p>
    <w:p w:rsidR="00920ABC" w:rsidRDefault="00920ABC" w:rsidP="00260ABC">
      <w:pPr>
        <w:spacing w:line="360" w:lineRule="auto"/>
        <w:ind w:right="-185"/>
        <w:jc w:val="both"/>
        <w:rPr>
          <w:szCs w:val="28"/>
          <w:lang w:val="uk-UA"/>
        </w:rPr>
      </w:pPr>
      <w:r>
        <w:rPr>
          <w:szCs w:val="28"/>
          <w:lang w:val="uk-UA"/>
        </w:rPr>
        <w:t>2. Контроль за виконанням даного наказу залишаю за собою.</w:t>
      </w:r>
    </w:p>
    <w:p w:rsidR="00920ABC" w:rsidRDefault="00920ABC" w:rsidP="004F277C">
      <w:pPr>
        <w:ind w:left="720" w:right="-185"/>
        <w:jc w:val="both"/>
        <w:rPr>
          <w:szCs w:val="28"/>
          <w:lang w:val="uk-UA"/>
        </w:rPr>
      </w:pPr>
    </w:p>
    <w:p w:rsidR="00920ABC" w:rsidRPr="0071200B" w:rsidRDefault="00920ABC" w:rsidP="004F277C">
      <w:pPr>
        <w:ind w:left="720" w:right="-185"/>
        <w:jc w:val="both"/>
        <w:rPr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Начальник відділу освіти, </w:t>
      </w: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молоді та спорту       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 xml:space="preserve">         Наталія ТРУСОВА</w:t>
      </w:r>
      <w:bookmarkStart w:id="0" w:name="_GoBack"/>
      <w:bookmarkEnd w:id="0"/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p w:rsidR="00920ABC" w:rsidRDefault="00920ABC" w:rsidP="00A82454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Візи:</w:t>
      </w:r>
    </w:p>
    <w:p w:rsidR="00920ABC" w:rsidRDefault="00920ABC" w:rsidP="00A82454">
      <w:pPr>
        <w:jc w:val="both"/>
        <w:rPr>
          <w:szCs w:val="28"/>
          <w:lang w:val="uk-UA"/>
        </w:rPr>
      </w:pPr>
    </w:p>
    <w:p w:rsidR="00920ABC" w:rsidRDefault="00920ABC" w:rsidP="00A82454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Головний бухгалтер централізованої бухгалтерії</w:t>
      </w:r>
    </w:p>
    <w:p w:rsidR="00920ABC" w:rsidRDefault="00920ABC" w:rsidP="00A82454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відділу освіти, молоді та спорту</w:t>
      </w:r>
    </w:p>
    <w:p w:rsidR="00920ABC" w:rsidRDefault="00920ABC" w:rsidP="00A82454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«______» __________________                                               Зоя ЛИСЯК</w:t>
      </w:r>
    </w:p>
    <w:p w:rsidR="00920ABC" w:rsidRDefault="00920ABC" w:rsidP="00A82454">
      <w:pPr>
        <w:jc w:val="both"/>
        <w:rPr>
          <w:szCs w:val="28"/>
          <w:lang w:val="uk-UA"/>
        </w:rPr>
      </w:pPr>
    </w:p>
    <w:p w:rsidR="00920ABC" w:rsidRDefault="00920ABC" w:rsidP="00A82454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Економіст централізованої бухгалтерії </w:t>
      </w:r>
    </w:p>
    <w:p w:rsidR="00920ABC" w:rsidRDefault="00920ABC" w:rsidP="00A82454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відділу освіти, молоді та спорту</w:t>
      </w:r>
    </w:p>
    <w:p w:rsidR="00920ABC" w:rsidRDefault="00920ABC" w:rsidP="00A82454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«______» __________________                                               Юлія ВЛАСЕНКО</w:t>
      </w:r>
    </w:p>
    <w:p w:rsidR="00920ABC" w:rsidRDefault="00920ABC" w:rsidP="00A82454">
      <w:pPr>
        <w:jc w:val="both"/>
        <w:rPr>
          <w:szCs w:val="28"/>
          <w:lang w:val="uk-UA"/>
        </w:rPr>
      </w:pPr>
    </w:p>
    <w:p w:rsidR="00920ABC" w:rsidRDefault="00920ABC" w:rsidP="00A82454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Юрист відділу освіти, молоді та спорту</w:t>
      </w:r>
    </w:p>
    <w:p w:rsidR="00920ABC" w:rsidRDefault="00920ABC" w:rsidP="00A82454">
      <w:pPr>
        <w:spacing w:line="48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«______» __________________                                              Оксана НАЗАРЕНКО</w:t>
      </w:r>
    </w:p>
    <w:p w:rsidR="00920ABC" w:rsidRDefault="00920ABC" w:rsidP="000B6A46">
      <w:pPr>
        <w:ind w:right="-185"/>
        <w:jc w:val="both"/>
        <w:rPr>
          <w:b/>
          <w:szCs w:val="28"/>
          <w:lang w:val="uk-UA"/>
        </w:rPr>
      </w:pPr>
    </w:p>
    <w:sectPr w:rsidR="00920ABC" w:rsidSect="0066590B">
      <w:headerReference w:type="even" r:id="rId8"/>
      <w:headerReference w:type="default" r:id="rId9"/>
      <w:footerReference w:type="even" r:id="rId10"/>
      <w:pgSz w:w="11906" w:h="16838" w:code="9"/>
      <w:pgMar w:top="289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ABC" w:rsidRDefault="00920ABC">
      <w:r>
        <w:separator/>
      </w:r>
    </w:p>
  </w:endnote>
  <w:endnote w:type="continuationSeparator" w:id="0">
    <w:p w:rsidR="00920ABC" w:rsidRDefault="00920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ABC" w:rsidRDefault="00920ABC" w:rsidP="00E034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0ABC" w:rsidRDefault="00920ABC" w:rsidP="00F3453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ABC" w:rsidRDefault="00920ABC">
      <w:r>
        <w:separator/>
      </w:r>
    </w:p>
  </w:footnote>
  <w:footnote w:type="continuationSeparator" w:id="0">
    <w:p w:rsidR="00920ABC" w:rsidRDefault="00920A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ABC" w:rsidRDefault="00920ABC" w:rsidP="00F3453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0ABC" w:rsidRDefault="00920AB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ABC" w:rsidRPr="00363F7E" w:rsidRDefault="00920ABC" w:rsidP="00E034DB">
    <w:pPr>
      <w:pStyle w:val="Header"/>
      <w:framePr w:wrap="around" w:vAnchor="text" w:hAnchor="margin" w:xAlign="center" w:y="1"/>
      <w:rPr>
        <w:rStyle w:val="PageNumber"/>
        <w:color w:val="FFFFFF"/>
      </w:rPr>
    </w:pPr>
    <w:r w:rsidRPr="00363F7E">
      <w:rPr>
        <w:rStyle w:val="PageNumber"/>
        <w:color w:val="FFFFFF"/>
      </w:rPr>
      <w:fldChar w:fldCharType="begin"/>
    </w:r>
    <w:r w:rsidRPr="00363F7E">
      <w:rPr>
        <w:rStyle w:val="PageNumber"/>
        <w:color w:val="FFFFFF"/>
      </w:rPr>
      <w:instrText xml:space="preserve">PAGE  </w:instrText>
    </w:r>
    <w:r w:rsidRPr="00363F7E">
      <w:rPr>
        <w:rStyle w:val="PageNumber"/>
        <w:color w:val="FFFFFF"/>
      </w:rPr>
      <w:fldChar w:fldCharType="separate"/>
    </w:r>
    <w:r>
      <w:rPr>
        <w:rStyle w:val="PageNumber"/>
        <w:noProof/>
        <w:color w:val="FFFFFF"/>
      </w:rPr>
      <w:t>3</w:t>
    </w:r>
    <w:r w:rsidRPr="00363F7E">
      <w:rPr>
        <w:rStyle w:val="PageNumber"/>
        <w:color w:val="FFFFFF"/>
      </w:rPr>
      <w:fldChar w:fldCharType="end"/>
    </w:r>
  </w:p>
  <w:p w:rsidR="00920ABC" w:rsidRDefault="00920ABC" w:rsidP="00A154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667E6"/>
    <w:multiLevelType w:val="hybridMultilevel"/>
    <w:tmpl w:val="7C5AF070"/>
    <w:lvl w:ilvl="0" w:tplc="92044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DE7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96B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0EFD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C81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C4A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14B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403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D02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1242C0B"/>
    <w:multiLevelType w:val="hybridMultilevel"/>
    <w:tmpl w:val="83200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A03C53"/>
    <w:multiLevelType w:val="hybridMultilevel"/>
    <w:tmpl w:val="5F723758"/>
    <w:lvl w:ilvl="0" w:tplc="810645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AEC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7044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DCB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823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A84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781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525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16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D39639D"/>
    <w:multiLevelType w:val="hybridMultilevel"/>
    <w:tmpl w:val="8354A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1A462BE"/>
    <w:multiLevelType w:val="hybridMultilevel"/>
    <w:tmpl w:val="D376F2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4C2E3A85"/>
    <w:multiLevelType w:val="hybridMultilevel"/>
    <w:tmpl w:val="285259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FE55CD3"/>
    <w:multiLevelType w:val="hybridMultilevel"/>
    <w:tmpl w:val="69C41364"/>
    <w:lvl w:ilvl="0" w:tplc="9C2008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406DD1"/>
    <w:multiLevelType w:val="hybridMultilevel"/>
    <w:tmpl w:val="2B884C3C"/>
    <w:lvl w:ilvl="0" w:tplc="4F889C3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AE7A2A"/>
    <w:multiLevelType w:val="hybridMultilevel"/>
    <w:tmpl w:val="EF6ED63A"/>
    <w:lvl w:ilvl="0" w:tplc="246A534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A8B2E86"/>
    <w:multiLevelType w:val="hybridMultilevel"/>
    <w:tmpl w:val="98662A32"/>
    <w:lvl w:ilvl="0" w:tplc="4E822B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48670D8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sz w:val="26"/>
      </w:rPr>
    </w:lvl>
    <w:lvl w:ilvl="2" w:tplc="AD0644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7CDB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47EEE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75CC7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9D672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D1419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7ECCE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6B8935E4"/>
    <w:multiLevelType w:val="multilevel"/>
    <w:tmpl w:val="3628EA9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6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6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6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sz w:val="26"/>
      </w:rPr>
    </w:lvl>
  </w:abstractNum>
  <w:abstractNum w:abstractNumId="11">
    <w:nsid w:val="794A51EC"/>
    <w:multiLevelType w:val="hybridMultilevel"/>
    <w:tmpl w:val="38A21E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7C330EB6"/>
    <w:multiLevelType w:val="hybridMultilevel"/>
    <w:tmpl w:val="77C427BE"/>
    <w:lvl w:ilvl="0" w:tplc="FD30E05A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10"/>
  </w:num>
  <w:num w:numId="5">
    <w:abstractNumId w:val="2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12"/>
  </w:num>
  <w:num w:numId="11">
    <w:abstractNumId w:val="6"/>
  </w:num>
  <w:num w:numId="12">
    <w:abstractNumId w:val="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1DF8"/>
    <w:rsid w:val="00003BBE"/>
    <w:rsid w:val="00004206"/>
    <w:rsid w:val="00004B78"/>
    <w:rsid w:val="0000540E"/>
    <w:rsid w:val="0002506B"/>
    <w:rsid w:val="00025A4B"/>
    <w:rsid w:val="0002689C"/>
    <w:rsid w:val="000268DE"/>
    <w:rsid w:val="00034171"/>
    <w:rsid w:val="0004301B"/>
    <w:rsid w:val="000534AD"/>
    <w:rsid w:val="000544C1"/>
    <w:rsid w:val="00055FB1"/>
    <w:rsid w:val="00061400"/>
    <w:rsid w:val="00061DF8"/>
    <w:rsid w:val="000621C7"/>
    <w:rsid w:val="000642CD"/>
    <w:rsid w:val="00065BCD"/>
    <w:rsid w:val="000731FC"/>
    <w:rsid w:val="000732B0"/>
    <w:rsid w:val="00077BDF"/>
    <w:rsid w:val="00077DA4"/>
    <w:rsid w:val="00081D30"/>
    <w:rsid w:val="00081D6A"/>
    <w:rsid w:val="00091C88"/>
    <w:rsid w:val="0009243D"/>
    <w:rsid w:val="00093702"/>
    <w:rsid w:val="00096416"/>
    <w:rsid w:val="000964C6"/>
    <w:rsid w:val="00097F63"/>
    <w:rsid w:val="000A32A8"/>
    <w:rsid w:val="000A47B4"/>
    <w:rsid w:val="000B1F3E"/>
    <w:rsid w:val="000B3AEE"/>
    <w:rsid w:val="000B3B4B"/>
    <w:rsid w:val="000B6A46"/>
    <w:rsid w:val="000B7F69"/>
    <w:rsid w:val="000C1284"/>
    <w:rsid w:val="000C5780"/>
    <w:rsid w:val="000C5D2E"/>
    <w:rsid w:val="000D03B5"/>
    <w:rsid w:val="000D118D"/>
    <w:rsid w:val="000D208F"/>
    <w:rsid w:val="000D6A13"/>
    <w:rsid w:val="000E06DA"/>
    <w:rsid w:val="000E214F"/>
    <w:rsid w:val="000E5AB9"/>
    <w:rsid w:val="000E5AFD"/>
    <w:rsid w:val="000E7126"/>
    <w:rsid w:val="000F0A7A"/>
    <w:rsid w:val="000F1EC0"/>
    <w:rsid w:val="000F2770"/>
    <w:rsid w:val="000F60E0"/>
    <w:rsid w:val="00100DC5"/>
    <w:rsid w:val="0010422A"/>
    <w:rsid w:val="001045BC"/>
    <w:rsid w:val="0010647C"/>
    <w:rsid w:val="00112233"/>
    <w:rsid w:val="001132F8"/>
    <w:rsid w:val="0011490E"/>
    <w:rsid w:val="00121C98"/>
    <w:rsid w:val="00123460"/>
    <w:rsid w:val="001250A3"/>
    <w:rsid w:val="00125F8D"/>
    <w:rsid w:val="00126B94"/>
    <w:rsid w:val="00126D4D"/>
    <w:rsid w:val="0012725C"/>
    <w:rsid w:val="0014027B"/>
    <w:rsid w:val="00140E8D"/>
    <w:rsid w:val="00141A41"/>
    <w:rsid w:val="00141E2A"/>
    <w:rsid w:val="00142D99"/>
    <w:rsid w:val="00144D08"/>
    <w:rsid w:val="0014520D"/>
    <w:rsid w:val="0014644D"/>
    <w:rsid w:val="00147DEE"/>
    <w:rsid w:val="00153551"/>
    <w:rsid w:val="00154ACB"/>
    <w:rsid w:val="00161DA4"/>
    <w:rsid w:val="00163BB7"/>
    <w:rsid w:val="00172F0B"/>
    <w:rsid w:val="00173D0C"/>
    <w:rsid w:val="001745AE"/>
    <w:rsid w:val="00176C40"/>
    <w:rsid w:val="00177206"/>
    <w:rsid w:val="00184EB0"/>
    <w:rsid w:val="001930D1"/>
    <w:rsid w:val="0019675F"/>
    <w:rsid w:val="00196E0D"/>
    <w:rsid w:val="001978A9"/>
    <w:rsid w:val="001A0322"/>
    <w:rsid w:val="001A067F"/>
    <w:rsid w:val="001A1C35"/>
    <w:rsid w:val="001A395A"/>
    <w:rsid w:val="001A7AB2"/>
    <w:rsid w:val="001A7AB8"/>
    <w:rsid w:val="001B14BE"/>
    <w:rsid w:val="001B175C"/>
    <w:rsid w:val="001B578C"/>
    <w:rsid w:val="001B71D3"/>
    <w:rsid w:val="001B7C99"/>
    <w:rsid w:val="001C3A2D"/>
    <w:rsid w:val="001C4E94"/>
    <w:rsid w:val="001C5248"/>
    <w:rsid w:val="001C675D"/>
    <w:rsid w:val="001C6F39"/>
    <w:rsid w:val="001D126A"/>
    <w:rsid w:val="001D4046"/>
    <w:rsid w:val="001D6F8E"/>
    <w:rsid w:val="001E0C48"/>
    <w:rsid w:val="001E3E77"/>
    <w:rsid w:val="001E593A"/>
    <w:rsid w:val="001F199D"/>
    <w:rsid w:val="001F4419"/>
    <w:rsid w:val="001F573E"/>
    <w:rsid w:val="001F5D68"/>
    <w:rsid w:val="001F7352"/>
    <w:rsid w:val="001F7A5D"/>
    <w:rsid w:val="00202C6E"/>
    <w:rsid w:val="0020468C"/>
    <w:rsid w:val="00205535"/>
    <w:rsid w:val="00205710"/>
    <w:rsid w:val="002226D1"/>
    <w:rsid w:val="00222ACA"/>
    <w:rsid w:val="00224B52"/>
    <w:rsid w:val="00226FA1"/>
    <w:rsid w:val="002322EB"/>
    <w:rsid w:val="002323E2"/>
    <w:rsid w:val="00235743"/>
    <w:rsid w:val="00235D70"/>
    <w:rsid w:val="00237B85"/>
    <w:rsid w:val="00241527"/>
    <w:rsid w:val="002435C0"/>
    <w:rsid w:val="00245D5F"/>
    <w:rsid w:val="002478B8"/>
    <w:rsid w:val="00247A89"/>
    <w:rsid w:val="00250064"/>
    <w:rsid w:val="00250D96"/>
    <w:rsid w:val="00255791"/>
    <w:rsid w:val="00257CB8"/>
    <w:rsid w:val="00260ABC"/>
    <w:rsid w:val="00261971"/>
    <w:rsid w:val="00263199"/>
    <w:rsid w:val="0026415C"/>
    <w:rsid w:val="00264669"/>
    <w:rsid w:val="0026726E"/>
    <w:rsid w:val="00267BBC"/>
    <w:rsid w:val="00270BE5"/>
    <w:rsid w:val="00270FC0"/>
    <w:rsid w:val="00273C5C"/>
    <w:rsid w:val="00273D7C"/>
    <w:rsid w:val="002741D6"/>
    <w:rsid w:val="00276DAB"/>
    <w:rsid w:val="00277762"/>
    <w:rsid w:val="002807BF"/>
    <w:rsid w:val="002818C7"/>
    <w:rsid w:val="0028304D"/>
    <w:rsid w:val="0029318D"/>
    <w:rsid w:val="002947B5"/>
    <w:rsid w:val="002957F2"/>
    <w:rsid w:val="00296AC1"/>
    <w:rsid w:val="00296E59"/>
    <w:rsid w:val="002A131F"/>
    <w:rsid w:val="002A36CB"/>
    <w:rsid w:val="002A57BE"/>
    <w:rsid w:val="002B2364"/>
    <w:rsid w:val="002B71C5"/>
    <w:rsid w:val="002B7B1F"/>
    <w:rsid w:val="002C2316"/>
    <w:rsid w:val="002C2625"/>
    <w:rsid w:val="002C4AD1"/>
    <w:rsid w:val="002D0EB3"/>
    <w:rsid w:val="002D358F"/>
    <w:rsid w:val="002D6D1E"/>
    <w:rsid w:val="002F60D9"/>
    <w:rsid w:val="002F6B33"/>
    <w:rsid w:val="00300B0E"/>
    <w:rsid w:val="00304869"/>
    <w:rsid w:val="003073A5"/>
    <w:rsid w:val="00310C89"/>
    <w:rsid w:val="00312A71"/>
    <w:rsid w:val="00314A9C"/>
    <w:rsid w:val="003220E3"/>
    <w:rsid w:val="0032391A"/>
    <w:rsid w:val="00327B81"/>
    <w:rsid w:val="00335989"/>
    <w:rsid w:val="0034430C"/>
    <w:rsid w:val="003507F4"/>
    <w:rsid w:val="00351398"/>
    <w:rsid w:val="00351806"/>
    <w:rsid w:val="00351B46"/>
    <w:rsid w:val="003526BE"/>
    <w:rsid w:val="0035650C"/>
    <w:rsid w:val="00363F7E"/>
    <w:rsid w:val="00370695"/>
    <w:rsid w:val="00372071"/>
    <w:rsid w:val="00374DAF"/>
    <w:rsid w:val="00380CF2"/>
    <w:rsid w:val="003837D8"/>
    <w:rsid w:val="003858AA"/>
    <w:rsid w:val="00386FA7"/>
    <w:rsid w:val="003900BE"/>
    <w:rsid w:val="003922F0"/>
    <w:rsid w:val="00392DC4"/>
    <w:rsid w:val="00392E3F"/>
    <w:rsid w:val="0039317F"/>
    <w:rsid w:val="00394169"/>
    <w:rsid w:val="00395314"/>
    <w:rsid w:val="003A167B"/>
    <w:rsid w:val="003B2A6D"/>
    <w:rsid w:val="003B608C"/>
    <w:rsid w:val="003B63D5"/>
    <w:rsid w:val="003C3117"/>
    <w:rsid w:val="003C6BD4"/>
    <w:rsid w:val="003D04C3"/>
    <w:rsid w:val="003E7138"/>
    <w:rsid w:val="003F5EC5"/>
    <w:rsid w:val="00405AE8"/>
    <w:rsid w:val="004066AC"/>
    <w:rsid w:val="004078BE"/>
    <w:rsid w:val="00410B70"/>
    <w:rsid w:val="00410F03"/>
    <w:rsid w:val="00411461"/>
    <w:rsid w:val="004115B9"/>
    <w:rsid w:val="00424EA8"/>
    <w:rsid w:val="004262A2"/>
    <w:rsid w:val="0042686D"/>
    <w:rsid w:val="00427EF2"/>
    <w:rsid w:val="00432009"/>
    <w:rsid w:val="00432CB2"/>
    <w:rsid w:val="00433978"/>
    <w:rsid w:val="00436345"/>
    <w:rsid w:val="0044159A"/>
    <w:rsid w:val="00442674"/>
    <w:rsid w:val="00443C3C"/>
    <w:rsid w:val="0044458E"/>
    <w:rsid w:val="00444EEF"/>
    <w:rsid w:val="00444FEF"/>
    <w:rsid w:val="00445326"/>
    <w:rsid w:val="00454820"/>
    <w:rsid w:val="004554BC"/>
    <w:rsid w:val="00461533"/>
    <w:rsid w:val="00461950"/>
    <w:rsid w:val="0046219E"/>
    <w:rsid w:val="00462A1C"/>
    <w:rsid w:val="004649F0"/>
    <w:rsid w:val="0047265E"/>
    <w:rsid w:val="00472FCF"/>
    <w:rsid w:val="00482659"/>
    <w:rsid w:val="00484041"/>
    <w:rsid w:val="004849CB"/>
    <w:rsid w:val="00484C23"/>
    <w:rsid w:val="0048511D"/>
    <w:rsid w:val="004920E3"/>
    <w:rsid w:val="004927E8"/>
    <w:rsid w:val="00495DF2"/>
    <w:rsid w:val="004A1EF3"/>
    <w:rsid w:val="004A3483"/>
    <w:rsid w:val="004B7140"/>
    <w:rsid w:val="004C0DDB"/>
    <w:rsid w:val="004C1DFF"/>
    <w:rsid w:val="004C678B"/>
    <w:rsid w:val="004C7E56"/>
    <w:rsid w:val="004D167D"/>
    <w:rsid w:val="004D33FB"/>
    <w:rsid w:val="004D36B8"/>
    <w:rsid w:val="004E2251"/>
    <w:rsid w:val="004E4269"/>
    <w:rsid w:val="004E600B"/>
    <w:rsid w:val="004F02C0"/>
    <w:rsid w:val="004F17A8"/>
    <w:rsid w:val="004F277C"/>
    <w:rsid w:val="004F664A"/>
    <w:rsid w:val="004F7430"/>
    <w:rsid w:val="0050015B"/>
    <w:rsid w:val="005023C2"/>
    <w:rsid w:val="0050255D"/>
    <w:rsid w:val="00504A7C"/>
    <w:rsid w:val="00506C88"/>
    <w:rsid w:val="00506DDC"/>
    <w:rsid w:val="00515386"/>
    <w:rsid w:val="00517B7E"/>
    <w:rsid w:val="00517C83"/>
    <w:rsid w:val="00521F84"/>
    <w:rsid w:val="00522654"/>
    <w:rsid w:val="0052781F"/>
    <w:rsid w:val="0053097E"/>
    <w:rsid w:val="005314B4"/>
    <w:rsid w:val="00531656"/>
    <w:rsid w:val="005346FB"/>
    <w:rsid w:val="005417EC"/>
    <w:rsid w:val="00544454"/>
    <w:rsid w:val="00544807"/>
    <w:rsid w:val="00545008"/>
    <w:rsid w:val="005573C3"/>
    <w:rsid w:val="00557D72"/>
    <w:rsid w:val="00561B43"/>
    <w:rsid w:val="005643B6"/>
    <w:rsid w:val="0056529E"/>
    <w:rsid w:val="00565B50"/>
    <w:rsid w:val="00567E73"/>
    <w:rsid w:val="005701A2"/>
    <w:rsid w:val="00570A23"/>
    <w:rsid w:val="005721A9"/>
    <w:rsid w:val="00572D28"/>
    <w:rsid w:val="00575091"/>
    <w:rsid w:val="00577372"/>
    <w:rsid w:val="00580DFD"/>
    <w:rsid w:val="00581055"/>
    <w:rsid w:val="005836DB"/>
    <w:rsid w:val="005956B0"/>
    <w:rsid w:val="00596E06"/>
    <w:rsid w:val="00596FB9"/>
    <w:rsid w:val="00597B51"/>
    <w:rsid w:val="005A184B"/>
    <w:rsid w:val="005A1C51"/>
    <w:rsid w:val="005A3241"/>
    <w:rsid w:val="005A4273"/>
    <w:rsid w:val="005A5848"/>
    <w:rsid w:val="005A6640"/>
    <w:rsid w:val="005A7113"/>
    <w:rsid w:val="005B0AA8"/>
    <w:rsid w:val="005B0BE3"/>
    <w:rsid w:val="005B1679"/>
    <w:rsid w:val="005B3BEF"/>
    <w:rsid w:val="005C25B2"/>
    <w:rsid w:val="005C7EB4"/>
    <w:rsid w:val="005D05ED"/>
    <w:rsid w:val="005D2BCE"/>
    <w:rsid w:val="005E19A4"/>
    <w:rsid w:val="005E1E49"/>
    <w:rsid w:val="005F0228"/>
    <w:rsid w:val="005F18BA"/>
    <w:rsid w:val="005F4F0F"/>
    <w:rsid w:val="005F5209"/>
    <w:rsid w:val="005F7BE0"/>
    <w:rsid w:val="0060117E"/>
    <w:rsid w:val="00603E1D"/>
    <w:rsid w:val="00605C73"/>
    <w:rsid w:val="0060609C"/>
    <w:rsid w:val="006075B7"/>
    <w:rsid w:val="00611958"/>
    <w:rsid w:val="0061205D"/>
    <w:rsid w:val="00613DEC"/>
    <w:rsid w:val="00613E76"/>
    <w:rsid w:val="00616D99"/>
    <w:rsid w:val="00622D84"/>
    <w:rsid w:val="006351E8"/>
    <w:rsid w:val="00635ED3"/>
    <w:rsid w:val="00640237"/>
    <w:rsid w:val="006431CA"/>
    <w:rsid w:val="00652657"/>
    <w:rsid w:val="00661A1C"/>
    <w:rsid w:val="0066217A"/>
    <w:rsid w:val="0066590B"/>
    <w:rsid w:val="00665ABA"/>
    <w:rsid w:val="00666735"/>
    <w:rsid w:val="00671FBB"/>
    <w:rsid w:val="006728F0"/>
    <w:rsid w:val="006737E0"/>
    <w:rsid w:val="00681651"/>
    <w:rsid w:val="00687106"/>
    <w:rsid w:val="006879AE"/>
    <w:rsid w:val="00694014"/>
    <w:rsid w:val="006A434F"/>
    <w:rsid w:val="006B1CA4"/>
    <w:rsid w:val="006B21A8"/>
    <w:rsid w:val="006D678E"/>
    <w:rsid w:val="006D716C"/>
    <w:rsid w:val="006E0434"/>
    <w:rsid w:val="006E30EE"/>
    <w:rsid w:val="006E42FF"/>
    <w:rsid w:val="006E5470"/>
    <w:rsid w:val="006E7593"/>
    <w:rsid w:val="006F4865"/>
    <w:rsid w:val="006F531E"/>
    <w:rsid w:val="007014A4"/>
    <w:rsid w:val="00701911"/>
    <w:rsid w:val="00707D4D"/>
    <w:rsid w:val="00711190"/>
    <w:rsid w:val="0071200B"/>
    <w:rsid w:val="007124F3"/>
    <w:rsid w:val="007203D3"/>
    <w:rsid w:val="00722469"/>
    <w:rsid w:val="00725B22"/>
    <w:rsid w:val="007275DC"/>
    <w:rsid w:val="00736D45"/>
    <w:rsid w:val="00737F77"/>
    <w:rsid w:val="00745976"/>
    <w:rsid w:val="00746821"/>
    <w:rsid w:val="00756529"/>
    <w:rsid w:val="00757C10"/>
    <w:rsid w:val="00757D56"/>
    <w:rsid w:val="00760B54"/>
    <w:rsid w:val="00761FCC"/>
    <w:rsid w:val="00764787"/>
    <w:rsid w:val="00766E09"/>
    <w:rsid w:val="00766F81"/>
    <w:rsid w:val="007677AB"/>
    <w:rsid w:val="00767FF4"/>
    <w:rsid w:val="00771254"/>
    <w:rsid w:val="0077153B"/>
    <w:rsid w:val="0077335F"/>
    <w:rsid w:val="00773F63"/>
    <w:rsid w:val="00774A21"/>
    <w:rsid w:val="00775AD2"/>
    <w:rsid w:val="00776BBB"/>
    <w:rsid w:val="00777E87"/>
    <w:rsid w:val="007815E3"/>
    <w:rsid w:val="00783F7A"/>
    <w:rsid w:val="00791EE2"/>
    <w:rsid w:val="007A0955"/>
    <w:rsid w:val="007A0F62"/>
    <w:rsid w:val="007A6E27"/>
    <w:rsid w:val="007B004C"/>
    <w:rsid w:val="007B3BAB"/>
    <w:rsid w:val="007B6435"/>
    <w:rsid w:val="007B713F"/>
    <w:rsid w:val="007C7A9A"/>
    <w:rsid w:val="007D2173"/>
    <w:rsid w:val="007D22A7"/>
    <w:rsid w:val="007D373C"/>
    <w:rsid w:val="007D66F3"/>
    <w:rsid w:val="007E0CCE"/>
    <w:rsid w:val="007E467B"/>
    <w:rsid w:val="007F1978"/>
    <w:rsid w:val="0080121A"/>
    <w:rsid w:val="00801CED"/>
    <w:rsid w:val="00802CF3"/>
    <w:rsid w:val="0080404C"/>
    <w:rsid w:val="00807F77"/>
    <w:rsid w:val="00814DB1"/>
    <w:rsid w:val="00817B03"/>
    <w:rsid w:val="00826641"/>
    <w:rsid w:val="0082777C"/>
    <w:rsid w:val="00831095"/>
    <w:rsid w:val="0083168E"/>
    <w:rsid w:val="008404EA"/>
    <w:rsid w:val="0084072B"/>
    <w:rsid w:val="00840F9C"/>
    <w:rsid w:val="00843A53"/>
    <w:rsid w:val="00844692"/>
    <w:rsid w:val="00847D9C"/>
    <w:rsid w:val="00850AA3"/>
    <w:rsid w:val="00853138"/>
    <w:rsid w:val="00854EAF"/>
    <w:rsid w:val="00857750"/>
    <w:rsid w:val="00864913"/>
    <w:rsid w:val="00865334"/>
    <w:rsid w:val="008672BA"/>
    <w:rsid w:val="008678CF"/>
    <w:rsid w:val="008707EF"/>
    <w:rsid w:val="00870882"/>
    <w:rsid w:val="00870F20"/>
    <w:rsid w:val="0087510D"/>
    <w:rsid w:val="008759FE"/>
    <w:rsid w:val="00877949"/>
    <w:rsid w:val="00880049"/>
    <w:rsid w:val="00880430"/>
    <w:rsid w:val="00880DA9"/>
    <w:rsid w:val="00885590"/>
    <w:rsid w:val="00885942"/>
    <w:rsid w:val="008A117B"/>
    <w:rsid w:val="008A144C"/>
    <w:rsid w:val="008A2424"/>
    <w:rsid w:val="008A64B5"/>
    <w:rsid w:val="008B0733"/>
    <w:rsid w:val="008B3D26"/>
    <w:rsid w:val="008B5FFD"/>
    <w:rsid w:val="008C683A"/>
    <w:rsid w:val="008D1B22"/>
    <w:rsid w:val="008D6BED"/>
    <w:rsid w:val="008E1000"/>
    <w:rsid w:val="008E2E0C"/>
    <w:rsid w:val="008E2E42"/>
    <w:rsid w:val="008F163E"/>
    <w:rsid w:val="008F4B15"/>
    <w:rsid w:val="008F7C16"/>
    <w:rsid w:val="009034F6"/>
    <w:rsid w:val="00903BAE"/>
    <w:rsid w:val="00903FC2"/>
    <w:rsid w:val="00904195"/>
    <w:rsid w:val="00904398"/>
    <w:rsid w:val="0090708B"/>
    <w:rsid w:val="00910E46"/>
    <w:rsid w:val="0091145A"/>
    <w:rsid w:val="00912E49"/>
    <w:rsid w:val="00913713"/>
    <w:rsid w:val="00914DED"/>
    <w:rsid w:val="00917597"/>
    <w:rsid w:val="00920A62"/>
    <w:rsid w:val="00920ABC"/>
    <w:rsid w:val="00924D62"/>
    <w:rsid w:val="0092519C"/>
    <w:rsid w:val="00930045"/>
    <w:rsid w:val="0093020C"/>
    <w:rsid w:val="00931234"/>
    <w:rsid w:val="009325A5"/>
    <w:rsid w:val="00934092"/>
    <w:rsid w:val="0094572B"/>
    <w:rsid w:val="00945EDB"/>
    <w:rsid w:val="00945EE3"/>
    <w:rsid w:val="0094694C"/>
    <w:rsid w:val="00946A7F"/>
    <w:rsid w:val="009554CB"/>
    <w:rsid w:val="00955740"/>
    <w:rsid w:val="009563F1"/>
    <w:rsid w:val="009566C8"/>
    <w:rsid w:val="0096122D"/>
    <w:rsid w:val="009638D6"/>
    <w:rsid w:val="00965C4B"/>
    <w:rsid w:val="00966556"/>
    <w:rsid w:val="00966FE4"/>
    <w:rsid w:val="0097015B"/>
    <w:rsid w:val="009730B3"/>
    <w:rsid w:val="009767DE"/>
    <w:rsid w:val="0098110E"/>
    <w:rsid w:val="0098202E"/>
    <w:rsid w:val="00986D57"/>
    <w:rsid w:val="009912FB"/>
    <w:rsid w:val="00994542"/>
    <w:rsid w:val="00994D45"/>
    <w:rsid w:val="009A35EF"/>
    <w:rsid w:val="009A367E"/>
    <w:rsid w:val="009A5E83"/>
    <w:rsid w:val="009B1F34"/>
    <w:rsid w:val="009B37D8"/>
    <w:rsid w:val="009B7703"/>
    <w:rsid w:val="009C2184"/>
    <w:rsid w:val="009C342D"/>
    <w:rsid w:val="009C44B4"/>
    <w:rsid w:val="009C4993"/>
    <w:rsid w:val="009E46FB"/>
    <w:rsid w:val="009F0E1C"/>
    <w:rsid w:val="009F15F2"/>
    <w:rsid w:val="009F61F4"/>
    <w:rsid w:val="009F6B1C"/>
    <w:rsid w:val="009F6DAB"/>
    <w:rsid w:val="00A007B5"/>
    <w:rsid w:val="00A03A3D"/>
    <w:rsid w:val="00A05084"/>
    <w:rsid w:val="00A06A82"/>
    <w:rsid w:val="00A107C1"/>
    <w:rsid w:val="00A10A75"/>
    <w:rsid w:val="00A1141F"/>
    <w:rsid w:val="00A154F8"/>
    <w:rsid w:val="00A17EC1"/>
    <w:rsid w:val="00A211FC"/>
    <w:rsid w:val="00A22650"/>
    <w:rsid w:val="00A23AE8"/>
    <w:rsid w:val="00A25C75"/>
    <w:rsid w:val="00A26820"/>
    <w:rsid w:val="00A31CFF"/>
    <w:rsid w:val="00A41716"/>
    <w:rsid w:val="00A423B9"/>
    <w:rsid w:val="00A448FA"/>
    <w:rsid w:val="00A45056"/>
    <w:rsid w:val="00A45B1C"/>
    <w:rsid w:val="00A50DE9"/>
    <w:rsid w:val="00A55D04"/>
    <w:rsid w:val="00A60349"/>
    <w:rsid w:val="00A635E8"/>
    <w:rsid w:val="00A6589B"/>
    <w:rsid w:val="00A714CE"/>
    <w:rsid w:val="00A75EA1"/>
    <w:rsid w:val="00A8185B"/>
    <w:rsid w:val="00A82454"/>
    <w:rsid w:val="00A85397"/>
    <w:rsid w:val="00A87955"/>
    <w:rsid w:val="00A905CE"/>
    <w:rsid w:val="00A93435"/>
    <w:rsid w:val="00A93554"/>
    <w:rsid w:val="00A96750"/>
    <w:rsid w:val="00A96B5C"/>
    <w:rsid w:val="00AA15B0"/>
    <w:rsid w:val="00AA60A8"/>
    <w:rsid w:val="00AA62C9"/>
    <w:rsid w:val="00AB4D91"/>
    <w:rsid w:val="00AC0BF4"/>
    <w:rsid w:val="00AC1E44"/>
    <w:rsid w:val="00AC20C7"/>
    <w:rsid w:val="00AC24D8"/>
    <w:rsid w:val="00AC56C6"/>
    <w:rsid w:val="00AD55A7"/>
    <w:rsid w:val="00AD60BB"/>
    <w:rsid w:val="00AD728C"/>
    <w:rsid w:val="00AE0C07"/>
    <w:rsid w:val="00AE0D6C"/>
    <w:rsid w:val="00AE1618"/>
    <w:rsid w:val="00AE3F73"/>
    <w:rsid w:val="00AF01C8"/>
    <w:rsid w:val="00AF352C"/>
    <w:rsid w:val="00AF56E4"/>
    <w:rsid w:val="00B0414F"/>
    <w:rsid w:val="00B05AF4"/>
    <w:rsid w:val="00B05F09"/>
    <w:rsid w:val="00B06F56"/>
    <w:rsid w:val="00B14687"/>
    <w:rsid w:val="00B15FDC"/>
    <w:rsid w:val="00B17190"/>
    <w:rsid w:val="00B20CB9"/>
    <w:rsid w:val="00B24534"/>
    <w:rsid w:val="00B2484E"/>
    <w:rsid w:val="00B26BF4"/>
    <w:rsid w:val="00B36889"/>
    <w:rsid w:val="00B41C85"/>
    <w:rsid w:val="00B43B52"/>
    <w:rsid w:val="00B46D1F"/>
    <w:rsid w:val="00B520AE"/>
    <w:rsid w:val="00B52166"/>
    <w:rsid w:val="00B56336"/>
    <w:rsid w:val="00B613CA"/>
    <w:rsid w:val="00B6715E"/>
    <w:rsid w:val="00B6716A"/>
    <w:rsid w:val="00B67F27"/>
    <w:rsid w:val="00B67FD3"/>
    <w:rsid w:val="00B703F5"/>
    <w:rsid w:val="00B71BAB"/>
    <w:rsid w:val="00B71E2C"/>
    <w:rsid w:val="00B72488"/>
    <w:rsid w:val="00B74CB9"/>
    <w:rsid w:val="00B823FF"/>
    <w:rsid w:val="00B8522E"/>
    <w:rsid w:val="00B8552A"/>
    <w:rsid w:val="00B86969"/>
    <w:rsid w:val="00B90F16"/>
    <w:rsid w:val="00B97B9C"/>
    <w:rsid w:val="00BA1F1D"/>
    <w:rsid w:val="00BA2096"/>
    <w:rsid w:val="00BA460F"/>
    <w:rsid w:val="00BA526B"/>
    <w:rsid w:val="00BA6156"/>
    <w:rsid w:val="00BA67D7"/>
    <w:rsid w:val="00BB0190"/>
    <w:rsid w:val="00BB1D2F"/>
    <w:rsid w:val="00BB35E5"/>
    <w:rsid w:val="00BB5DA0"/>
    <w:rsid w:val="00BC0403"/>
    <w:rsid w:val="00BC40B8"/>
    <w:rsid w:val="00BC4657"/>
    <w:rsid w:val="00BC5AD7"/>
    <w:rsid w:val="00BD0386"/>
    <w:rsid w:val="00BD173A"/>
    <w:rsid w:val="00BF3C60"/>
    <w:rsid w:val="00BF4040"/>
    <w:rsid w:val="00BF52DF"/>
    <w:rsid w:val="00C02276"/>
    <w:rsid w:val="00C03532"/>
    <w:rsid w:val="00C10619"/>
    <w:rsid w:val="00C11736"/>
    <w:rsid w:val="00C142A7"/>
    <w:rsid w:val="00C159FD"/>
    <w:rsid w:val="00C17964"/>
    <w:rsid w:val="00C22341"/>
    <w:rsid w:val="00C25C21"/>
    <w:rsid w:val="00C30985"/>
    <w:rsid w:val="00C31168"/>
    <w:rsid w:val="00C37ACC"/>
    <w:rsid w:val="00C415CA"/>
    <w:rsid w:val="00C43CAE"/>
    <w:rsid w:val="00C445F6"/>
    <w:rsid w:val="00C47D16"/>
    <w:rsid w:val="00C47DD9"/>
    <w:rsid w:val="00C55D3E"/>
    <w:rsid w:val="00C57E6C"/>
    <w:rsid w:val="00C62683"/>
    <w:rsid w:val="00C6283D"/>
    <w:rsid w:val="00C64179"/>
    <w:rsid w:val="00C65893"/>
    <w:rsid w:val="00C661E7"/>
    <w:rsid w:val="00C669EF"/>
    <w:rsid w:val="00C67070"/>
    <w:rsid w:val="00C679D8"/>
    <w:rsid w:val="00C71E94"/>
    <w:rsid w:val="00C73D2A"/>
    <w:rsid w:val="00C76106"/>
    <w:rsid w:val="00C76B66"/>
    <w:rsid w:val="00C80E4C"/>
    <w:rsid w:val="00C813E3"/>
    <w:rsid w:val="00C82A4C"/>
    <w:rsid w:val="00C92430"/>
    <w:rsid w:val="00C94299"/>
    <w:rsid w:val="00C94A9B"/>
    <w:rsid w:val="00C9502A"/>
    <w:rsid w:val="00C96815"/>
    <w:rsid w:val="00CA05C5"/>
    <w:rsid w:val="00CA19A9"/>
    <w:rsid w:val="00CA64C1"/>
    <w:rsid w:val="00CA68F4"/>
    <w:rsid w:val="00CA6D7A"/>
    <w:rsid w:val="00CB1AD6"/>
    <w:rsid w:val="00CB2A8E"/>
    <w:rsid w:val="00CB3897"/>
    <w:rsid w:val="00CB54C5"/>
    <w:rsid w:val="00CB5524"/>
    <w:rsid w:val="00CC0F42"/>
    <w:rsid w:val="00CC7A5F"/>
    <w:rsid w:val="00CD07E3"/>
    <w:rsid w:val="00CD0F25"/>
    <w:rsid w:val="00CD145E"/>
    <w:rsid w:val="00CD2F63"/>
    <w:rsid w:val="00CD754C"/>
    <w:rsid w:val="00CE2275"/>
    <w:rsid w:val="00CE478C"/>
    <w:rsid w:val="00CE49E0"/>
    <w:rsid w:val="00CE5E36"/>
    <w:rsid w:val="00CE73A3"/>
    <w:rsid w:val="00CF4A2A"/>
    <w:rsid w:val="00D00155"/>
    <w:rsid w:val="00D0405A"/>
    <w:rsid w:val="00D04661"/>
    <w:rsid w:val="00D05569"/>
    <w:rsid w:val="00D05938"/>
    <w:rsid w:val="00D13184"/>
    <w:rsid w:val="00D1443B"/>
    <w:rsid w:val="00D2052C"/>
    <w:rsid w:val="00D20B2A"/>
    <w:rsid w:val="00D24746"/>
    <w:rsid w:val="00D2757F"/>
    <w:rsid w:val="00D322D1"/>
    <w:rsid w:val="00D32BED"/>
    <w:rsid w:val="00D340EC"/>
    <w:rsid w:val="00D37715"/>
    <w:rsid w:val="00D419AC"/>
    <w:rsid w:val="00D42E77"/>
    <w:rsid w:val="00D542EB"/>
    <w:rsid w:val="00D55175"/>
    <w:rsid w:val="00D575B0"/>
    <w:rsid w:val="00D61F5E"/>
    <w:rsid w:val="00D63E38"/>
    <w:rsid w:val="00D70019"/>
    <w:rsid w:val="00D71A26"/>
    <w:rsid w:val="00D73A82"/>
    <w:rsid w:val="00D740C2"/>
    <w:rsid w:val="00D744B4"/>
    <w:rsid w:val="00D87A4D"/>
    <w:rsid w:val="00D91D64"/>
    <w:rsid w:val="00D97B96"/>
    <w:rsid w:val="00DA779D"/>
    <w:rsid w:val="00DA7A45"/>
    <w:rsid w:val="00DB65EB"/>
    <w:rsid w:val="00DC0F3F"/>
    <w:rsid w:val="00DC2A3B"/>
    <w:rsid w:val="00DC5B96"/>
    <w:rsid w:val="00DC6E3C"/>
    <w:rsid w:val="00DC79EE"/>
    <w:rsid w:val="00DD053C"/>
    <w:rsid w:val="00DD40A3"/>
    <w:rsid w:val="00DD6F7A"/>
    <w:rsid w:val="00DE2205"/>
    <w:rsid w:val="00DE2CB5"/>
    <w:rsid w:val="00DE3E6B"/>
    <w:rsid w:val="00DE41FC"/>
    <w:rsid w:val="00DE7846"/>
    <w:rsid w:val="00DF0DEA"/>
    <w:rsid w:val="00DF6CD4"/>
    <w:rsid w:val="00DF6D6D"/>
    <w:rsid w:val="00E0299D"/>
    <w:rsid w:val="00E03105"/>
    <w:rsid w:val="00E034DB"/>
    <w:rsid w:val="00E03571"/>
    <w:rsid w:val="00E035B7"/>
    <w:rsid w:val="00E03CC5"/>
    <w:rsid w:val="00E0526D"/>
    <w:rsid w:val="00E10BD9"/>
    <w:rsid w:val="00E114B5"/>
    <w:rsid w:val="00E129D5"/>
    <w:rsid w:val="00E1491E"/>
    <w:rsid w:val="00E21384"/>
    <w:rsid w:val="00E26D52"/>
    <w:rsid w:val="00E27BBB"/>
    <w:rsid w:val="00E32C76"/>
    <w:rsid w:val="00E35609"/>
    <w:rsid w:val="00E443A3"/>
    <w:rsid w:val="00E45333"/>
    <w:rsid w:val="00E464E2"/>
    <w:rsid w:val="00E5175F"/>
    <w:rsid w:val="00E54FE7"/>
    <w:rsid w:val="00E569CF"/>
    <w:rsid w:val="00E60D83"/>
    <w:rsid w:val="00E63903"/>
    <w:rsid w:val="00E63E7F"/>
    <w:rsid w:val="00E65275"/>
    <w:rsid w:val="00E66906"/>
    <w:rsid w:val="00E713F6"/>
    <w:rsid w:val="00E71AE1"/>
    <w:rsid w:val="00E73A62"/>
    <w:rsid w:val="00E73C5B"/>
    <w:rsid w:val="00E8310A"/>
    <w:rsid w:val="00E85C2B"/>
    <w:rsid w:val="00E86472"/>
    <w:rsid w:val="00E86703"/>
    <w:rsid w:val="00E903D0"/>
    <w:rsid w:val="00E913FD"/>
    <w:rsid w:val="00E92521"/>
    <w:rsid w:val="00EA188D"/>
    <w:rsid w:val="00EA2E93"/>
    <w:rsid w:val="00EA5F27"/>
    <w:rsid w:val="00EA727F"/>
    <w:rsid w:val="00EB0C8D"/>
    <w:rsid w:val="00EC0B9B"/>
    <w:rsid w:val="00EC28AE"/>
    <w:rsid w:val="00EC6928"/>
    <w:rsid w:val="00EC70EC"/>
    <w:rsid w:val="00EC7A9C"/>
    <w:rsid w:val="00ED2108"/>
    <w:rsid w:val="00ED5749"/>
    <w:rsid w:val="00ED5EDE"/>
    <w:rsid w:val="00ED712E"/>
    <w:rsid w:val="00EE113E"/>
    <w:rsid w:val="00EE39E2"/>
    <w:rsid w:val="00EE6008"/>
    <w:rsid w:val="00EF24D7"/>
    <w:rsid w:val="00EF766C"/>
    <w:rsid w:val="00F00263"/>
    <w:rsid w:val="00F024AF"/>
    <w:rsid w:val="00F028C9"/>
    <w:rsid w:val="00F12AC6"/>
    <w:rsid w:val="00F12B3F"/>
    <w:rsid w:val="00F15D93"/>
    <w:rsid w:val="00F16506"/>
    <w:rsid w:val="00F210BC"/>
    <w:rsid w:val="00F24C14"/>
    <w:rsid w:val="00F24C6E"/>
    <w:rsid w:val="00F25812"/>
    <w:rsid w:val="00F2760E"/>
    <w:rsid w:val="00F27DBE"/>
    <w:rsid w:val="00F34538"/>
    <w:rsid w:val="00F34B32"/>
    <w:rsid w:val="00F36E57"/>
    <w:rsid w:val="00F37F90"/>
    <w:rsid w:val="00F40692"/>
    <w:rsid w:val="00F41757"/>
    <w:rsid w:val="00F4262C"/>
    <w:rsid w:val="00F51174"/>
    <w:rsid w:val="00F53BEB"/>
    <w:rsid w:val="00F62AEF"/>
    <w:rsid w:val="00F633D3"/>
    <w:rsid w:val="00F671F8"/>
    <w:rsid w:val="00F67D75"/>
    <w:rsid w:val="00F724FF"/>
    <w:rsid w:val="00F732B9"/>
    <w:rsid w:val="00F75E39"/>
    <w:rsid w:val="00F81467"/>
    <w:rsid w:val="00F844EF"/>
    <w:rsid w:val="00F924C9"/>
    <w:rsid w:val="00F96524"/>
    <w:rsid w:val="00F96910"/>
    <w:rsid w:val="00FA01B9"/>
    <w:rsid w:val="00FA0954"/>
    <w:rsid w:val="00FA5E1B"/>
    <w:rsid w:val="00FB04DA"/>
    <w:rsid w:val="00FB30E4"/>
    <w:rsid w:val="00FB4465"/>
    <w:rsid w:val="00FB7458"/>
    <w:rsid w:val="00FC405F"/>
    <w:rsid w:val="00FC773A"/>
    <w:rsid w:val="00FD4346"/>
    <w:rsid w:val="00FD5EBB"/>
    <w:rsid w:val="00FD627C"/>
    <w:rsid w:val="00FD6497"/>
    <w:rsid w:val="00FD7435"/>
    <w:rsid w:val="00FE16DA"/>
    <w:rsid w:val="00FE2DD3"/>
    <w:rsid w:val="00FE3BC5"/>
    <w:rsid w:val="00FE4486"/>
    <w:rsid w:val="00FE53DC"/>
    <w:rsid w:val="00FF1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31F"/>
    <w:rPr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A131F"/>
    <w:pPr>
      <w:keepNext/>
      <w:jc w:val="both"/>
      <w:outlineLvl w:val="0"/>
    </w:pPr>
    <w:rPr>
      <w:b/>
      <w:bCs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A131F"/>
    <w:pPr>
      <w:keepNext/>
      <w:outlineLvl w:val="1"/>
    </w:pPr>
    <w:rPr>
      <w:b/>
      <w:sz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2A131F"/>
    <w:pPr>
      <w:ind w:firstLine="540"/>
      <w:jc w:val="both"/>
    </w:pPr>
    <w:rPr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A3483"/>
    <w:rPr>
      <w:rFonts w:cs="Times New Roman"/>
      <w:sz w:val="24"/>
      <w:lang w:val="uk-UA" w:eastAsia="ru-RU"/>
    </w:rPr>
  </w:style>
  <w:style w:type="character" w:styleId="Hyperlink">
    <w:name w:val="Hyperlink"/>
    <w:basedOn w:val="DefaultParagraphFont"/>
    <w:uiPriority w:val="99"/>
    <w:rsid w:val="002A131F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A13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styleId="BodyTextIndent2">
    <w:name w:val="Body Text Indent 2"/>
    <w:basedOn w:val="Normal"/>
    <w:link w:val="BodyTextIndent2Char"/>
    <w:uiPriority w:val="99"/>
    <w:rsid w:val="002A13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900"/>
      <w:jc w:val="both"/>
    </w:pPr>
    <w:rPr>
      <w:sz w:val="26"/>
      <w:lang w:val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0D208F"/>
    <w:pPr>
      <w:jc w:val="center"/>
    </w:pPr>
    <w:rPr>
      <w:b/>
      <w:sz w:val="24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0D208F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93123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2957F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957F2"/>
    <w:rPr>
      <w:rFonts w:cs="Times New Roman"/>
    </w:rPr>
  </w:style>
  <w:style w:type="paragraph" w:customStyle="1" w:styleId="a">
    <w:name w:val="Знак Знак Знак Знак Знак Знак"/>
    <w:basedOn w:val="Normal"/>
    <w:autoRedefine/>
    <w:uiPriority w:val="99"/>
    <w:rsid w:val="00264669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character" w:customStyle="1" w:styleId="a0">
    <w:name w:val="Знак Знак"/>
    <w:uiPriority w:val="99"/>
    <w:locked/>
    <w:rsid w:val="00AE3F73"/>
    <w:rPr>
      <w:sz w:val="24"/>
      <w:lang w:val="uk-UA" w:eastAsia="ru-RU"/>
    </w:rPr>
  </w:style>
  <w:style w:type="paragraph" w:customStyle="1" w:styleId="a1">
    <w:name w:val="Стиль"/>
    <w:basedOn w:val="Normal"/>
    <w:autoRedefine/>
    <w:uiPriority w:val="99"/>
    <w:rsid w:val="00945EDB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customStyle="1" w:styleId="a2">
    <w:name w:val="Знак"/>
    <w:basedOn w:val="Normal"/>
    <w:autoRedefine/>
    <w:uiPriority w:val="99"/>
    <w:rsid w:val="005F7BE0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2F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Times New Roman"/>
      <w:sz w:val="16"/>
      <w:szCs w:val="16"/>
    </w:rPr>
  </w:style>
  <w:style w:type="table" w:styleId="TableGrid">
    <w:name w:val="Table Grid"/>
    <w:basedOn w:val="TableNormal"/>
    <w:uiPriority w:val="99"/>
    <w:rsid w:val="00202C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CC0F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uk-UA" w:eastAsia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a3">
    <w:name w:val="Знак Знак Знак Знак Знак Знак Знак Знак Знак Знак Знак Знак Знак Знак Знак Знак Знак Знак"/>
    <w:basedOn w:val="Normal"/>
    <w:uiPriority w:val="99"/>
    <w:rsid w:val="00F924C9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88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3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8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883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8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165</TotalTime>
  <Pages>3</Pages>
  <Words>391</Words>
  <Characters>2231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</dc:creator>
  <cp:keywords/>
  <dc:description/>
  <cp:lastModifiedBy>Galya</cp:lastModifiedBy>
  <cp:revision>23</cp:revision>
  <cp:lastPrinted>2020-04-03T09:28:00Z</cp:lastPrinted>
  <dcterms:created xsi:type="dcterms:W3CDTF">2019-10-21T13:08:00Z</dcterms:created>
  <dcterms:modified xsi:type="dcterms:W3CDTF">2020-04-03T09:29:00Z</dcterms:modified>
</cp:coreProperties>
</file>